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bookmarkStart w:id="0" w:name="_Toc490144477"/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9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8</w:t>
      </w:r>
      <w:r>
        <w:rPr>
          <w:rFonts w:ascii="Arial" w:hAnsi="Arial" w:eastAsia="Times New Roman" w:cs="Times New Roman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</w:t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30665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Location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Athens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Country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Greece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27th Feb 2023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 -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EndDate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3rd Mar 2023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220" w:hRule="atLeast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</w:pPr>
            <w:r>
              <w:rPr>
                <w:rFonts w:hint="eastAsia" w:eastAsia="宋体"/>
                <w:lang w:val="en-US" w:eastAsia="zh-CN"/>
              </w:rPr>
              <w:t>PRD21 CDS: PC3 for CBWs 35MHz, 45MHz of n3 and CBW 35MHz of n8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2023-03-03</w:t>
            </w:r>
            <w:bookmarkStart w:id="1" w:name="_GoBack"/>
            <w:bookmarkEnd w:id="1"/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4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PC3 for CBWs 35MHz, 45MHz of n3</w:t>
            </w:r>
          </w:p>
          <w:p>
            <w:pPr>
              <w:pStyle w:val="109"/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PC3 for CBW 35MHz of n8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85303BD"/>
    <w:rsid w:val="1CC465A8"/>
    <w:rsid w:val="1CF22270"/>
    <w:rsid w:val="25741C29"/>
    <w:rsid w:val="27BF730C"/>
    <w:rsid w:val="2E2E26AD"/>
    <w:rsid w:val="4E9D7DC8"/>
    <w:rsid w:val="6400536E"/>
    <w:rsid w:val="64196E10"/>
    <w:rsid w:val="657A4C1E"/>
    <w:rsid w:val="6B860A46"/>
    <w:rsid w:val="70CF29B7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1929</Characters>
  <Lines>16</Lines>
  <Paragraphs>4</Paragraphs>
  <TotalTime>0</TotalTime>
  <ScaleCrop>false</ScaleCrop>
  <LinksUpToDate>false</LinksUpToDate>
  <CharactersWithSpaces>2289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2022-09-02T09:35:00Z</dcterms:created>
  <dc:creator>MCC Support</dc:creator>
  <cp:keywords>&lt;keyword[, keyword, ]&gt;</cp:keywords>
  <cp:lastModifiedBy>Huifang Sun</cp:lastModifiedBy>
  <cp:lastPrinted>2020-02-05T15:54:00Z</cp:lastPrinted>
  <dcterms:modified xsi:type="dcterms:W3CDTF">2023-03-03T10:21:00Z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